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AD" w:rsidRDefault="00DC10AD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DC10AD" w:rsidRDefault="00DC10AD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DC10AD" w:rsidRDefault="00DC10AD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DC10AD" w:rsidRDefault="00DC10AD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От 19.05.2023г. №99</w:t>
      </w:r>
    </w:p>
    <w:p w:rsidR="00DC10AD" w:rsidRDefault="00DC10AD" w:rsidP="00051C05">
      <w:pPr>
        <w:pStyle w:val="ConsPlusTitle"/>
        <w:ind w:right="-456"/>
        <w:jc w:val="right"/>
        <w:rPr>
          <w:b w:val="0"/>
          <w:bCs w:val="0"/>
        </w:rPr>
      </w:pPr>
    </w:p>
    <w:p w:rsidR="00DC10AD" w:rsidRDefault="00DC10AD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DC10AD" w:rsidRDefault="00DC10AD" w:rsidP="00051C05">
      <w:pPr>
        <w:pStyle w:val="ConsPlusTitle"/>
        <w:jc w:val="center"/>
      </w:pPr>
    </w:p>
    <w:p w:rsidR="00DC10AD" w:rsidRDefault="00DC10AD" w:rsidP="00051C05">
      <w:pPr>
        <w:pStyle w:val="ConsPlusTitle"/>
        <w:jc w:val="center"/>
      </w:pPr>
      <w:bookmarkStart w:id="0" w:name="_GoBack"/>
      <w:bookmarkEnd w:id="0"/>
    </w:p>
    <w:tbl>
      <w:tblPr>
        <w:tblW w:w="14320" w:type="dxa"/>
        <w:tblInd w:w="-106" w:type="dxa"/>
        <w:tblLook w:val="00A0"/>
      </w:tblPr>
      <w:tblGrid>
        <w:gridCol w:w="720"/>
        <w:gridCol w:w="4720"/>
        <w:gridCol w:w="780"/>
        <w:gridCol w:w="900"/>
        <w:gridCol w:w="960"/>
        <w:gridCol w:w="960"/>
        <w:gridCol w:w="830"/>
        <w:gridCol w:w="1494"/>
        <w:gridCol w:w="1493"/>
        <w:gridCol w:w="1493"/>
      </w:tblGrid>
      <w:tr w:rsidR="00DC10AD" w:rsidRPr="001000E9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расходов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средств на реализацию, рублей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 xml:space="preserve">2023 год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4303B">
              <w:rPr>
                <w:sz w:val="20"/>
                <w:szCs w:val="20"/>
                <w:lang w:eastAsia="ru-RU"/>
              </w:rPr>
              <w:t>2025 год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C10AD" w:rsidRPr="001000E9">
        <w:trPr>
          <w:trHeight w:val="15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203 287 843,26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361 440 166,13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597 485 022,51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132 297 321,26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76 868 436,73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78 296 580,00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70 990 522,00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284 571 729,40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519 188 442,51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203 287 843,26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361 440 166,13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597 485 022,51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9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DC10AD" w:rsidRPr="001000E9">
        <w:trPr>
          <w:trHeight w:val="10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DC10AD" w:rsidRPr="001000E9">
        <w:trPr>
          <w:trHeight w:val="8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DC10AD" w:rsidRPr="001000E9">
        <w:trPr>
          <w:trHeight w:val="62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7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DC10AD" w:rsidRPr="001000E9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186 874 527,26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345 106 850,13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581 080 706,51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115 884 205,26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60 535 320,73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61 892 464,00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70 990 322,00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284 571 529,40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519 188 242,51</w:t>
            </w:r>
          </w:p>
        </w:tc>
      </w:tr>
      <w:tr w:rsidR="00DC10AD" w:rsidRPr="001000E9">
        <w:trPr>
          <w:trHeight w:val="57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186 874 527,26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345 106 850,13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581 080 706,51</w:t>
            </w:r>
          </w:p>
        </w:tc>
      </w:tr>
      <w:tr w:rsidR="00DC10AD" w:rsidRPr="001000E9">
        <w:trPr>
          <w:trHeight w:val="14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55 887 257,91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38 716 248,72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41 594 801,32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37 001 935,91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26 126 034,72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16 414 372,32</w:t>
            </w:r>
          </w:p>
        </w:tc>
      </w:tr>
      <w:tr w:rsidR="00DC10AD" w:rsidRPr="001000E9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18 885 322,00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</w:tr>
      <w:tr w:rsidR="00DC10AD" w:rsidRPr="001000E9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55 887 257,91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38 716 248,72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41 594 801,32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36 007 971,59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25 463 391,88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15 089 086,58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36 007 971,59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25 463 391,88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15 089 086,58</w:t>
            </w:r>
          </w:p>
        </w:tc>
      </w:tr>
      <w:tr w:rsidR="00DC10AD" w:rsidRPr="001000E9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36 007 971,59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25 463 391,88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15 089 086,58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19 879 286,32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993 964,32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662 642,84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1 325 285,74</w:t>
            </w:r>
          </w:p>
        </w:tc>
      </w:tr>
      <w:tr w:rsidR="00DC10AD" w:rsidRPr="001000E9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18 885 322,00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19 879 286,32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</w:tr>
      <w:tr w:rsidR="00DC10AD" w:rsidRPr="001000E9">
        <w:trPr>
          <w:trHeight w:val="8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DC10AD" w:rsidRPr="001000E9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DC10AD" w:rsidRPr="001000E9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DC10AD" w:rsidRPr="001000E9">
        <w:trPr>
          <w:trHeight w:val="4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DC10AD" w:rsidRPr="001000E9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8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DC10AD" w:rsidRPr="001000E9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DC10AD" w:rsidRPr="001000E9">
        <w:trPr>
          <w:trHeight w:val="7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DC10AD" w:rsidRPr="001000E9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74 383 769,35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27 476 000,00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73 678 769,35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27 476 000,00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74 383 769,35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27 476 000,00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DC10AD" w:rsidRPr="001000E9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благоустройству, водоснабжению и прочее)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2 349 985,80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2 349 985,80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2 349 985,80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DC10AD" w:rsidRPr="001000E9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DC10AD" w:rsidRPr="001000E9">
        <w:trPr>
          <w:trHeight w:val="34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47 715 678,29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47 715 678,29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47 715 678,29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DC10AD" w:rsidRPr="001000E9">
        <w:trPr>
          <w:trHeight w:val="50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7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DC10AD" w:rsidRPr="001000E9">
        <w:trPr>
          <w:trHeight w:val="6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ЖКХ к зиме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9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тие</w:t>
            </w:r>
            <w:r w:rsidRPr="00043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водоснабжения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                                            * объект (строительство сетей водоснабжения по ул. Локомотивная, ул.23Съезда КПСС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9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8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2.6.1.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("Ремонт и благоустройство памятника "Место расстрела советских граждан")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2.7.1.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программ инициативного бюджетирования "Ремонт и благоустройство памятника "Место расстрела советских граждан")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очистных сточных вод в городе Унеча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10 526 315,79</w:t>
            </w:r>
          </w:p>
        </w:tc>
      </w:tr>
      <w:tr w:rsidR="00DC10AD" w:rsidRPr="001000E9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200 000 000,00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DC10AD" w:rsidRPr="001000E9">
        <w:trPr>
          <w:trHeight w:val="9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2.8.1.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DC10AD" w:rsidRPr="001000E9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10 526 315,79</w:t>
            </w:r>
          </w:p>
        </w:tc>
      </w:tr>
      <w:tr w:rsidR="00DC10AD" w:rsidRPr="001000E9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DC10AD" w:rsidRPr="001000E9">
        <w:trPr>
          <w:trHeight w:val="68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30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"Чистая вода (Брянская область)"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2.9.1.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8 800 000,00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8 712 000,00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15 345 000,00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2.10.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Региональный проект "Региональная и местная дорожная сеть (Брянская область)"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250 428 601,41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2 504 286,01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2 969 775,89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247 924 315,40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294 007 813,51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250 428 601,41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2.10.1.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250 428 601,41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2 504 286,01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2 969 775,89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247 924 315,40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294 007 813,51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250 428 601,41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882 116,00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882 116,00</w:t>
            </w:r>
          </w:p>
        </w:tc>
      </w:tr>
      <w:tr w:rsidR="00DC10AD" w:rsidRPr="001000E9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882 116,00</w:t>
            </w:r>
          </w:p>
        </w:tc>
      </w:tr>
      <w:tr w:rsidR="00DC10AD" w:rsidRPr="001000E9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DC10AD" w:rsidRPr="001000E9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DC10AD" w:rsidRPr="001000E9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8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DC10AD" w:rsidRPr="001000E9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DC10AD" w:rsidRPr="001000E9">
        <w:trPr>
          <w:trHeight w:val="1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DC10AD" w:rsidRPr="001000E9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DC10AD" w:rsidRPr="001000E9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DC10AD" w:rsidRPr="001000E9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14 930 200,00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14 845 200,00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14 912 200,00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14 845 000,00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14 912 000,00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14 930 200,00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14 845 200,00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14 912 200,00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2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10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C10AD" w:rsidRPr="001000E9">
        <w:trPr>
          <w:trHeight w:val="1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городского поселения ( 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DC10AD" w:rsidRPr="001000E9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DC10AD" w:rsidRPr="001000E9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DC10AD" w:rsidRPr="001000E9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DC10AD" w:rsidRPr="001000E9">
        <w:trPr>
          <w:trHeight w:val="56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DC10AD" w:rsidRPr="001000E9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DC10AD" w:rsidRPr="001000E9">
        <w:trPr>
          <w:trHeight w:val="10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DC10AD" w:rsidRPr="001000E9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DC10AD" w:rsidRPr="001000E9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4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39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DC10AD" w:rsidRPr="001000E9">
        <w:trPr>
          <w:trHeight w:val="16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0AD" w:rsidRPr="001000E9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DC10AD" w:rsidRPr="001000E9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10AD" w:rsidRPr="001000E9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04303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0AD" w:rsidRPr="0004303B" w:rsidRDefault="00DC10AD" w:rsidP="000430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30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</w:tbl>
    <w:p w:rsidR="00DC10AD" w:rsidRDefault="00DC10AD" w:rsidP="00051C05">
      <w:pPr>
        <w:pStyle w:val="ConsPlusTitle"/>
        <w:jc w:val="center"/>
      </w:pPr>
    </w:p>
    <w:sectPr w:rsidR="00DC10AD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4303B"/>
    <w:rsid w:val="00051C05"/>
    <w:rsid w:val="00060913"/>
    <w:rsid w:val="000A292C"/>
    <w:rsid w:val="000B1B23"/>
    <w:rsid w:val="000C4BD9"/>
    <w:rsid w:val="000C6752"/>
    <w:rsid w:val="000F002B"/>
    <w:rsid w:val="001000E9"/>
    <w:rsid w:val="0012581B"/>
    <w:rsid w:val="001445F7"/>
    <w:rsid w:val="00156C4E"/>
    <w:rsid w:val="001636EB"/>
    <w:rsid w:val="00167B47"/>
    <w:rsid w:val="001910D3"/>
    <w:rsid w:val="00191CB6"/>
    <w:rsid w:val="001C27A1"/>
    <w:rsid w:val="001C6D84"/>
    <w:rsid w:val="001D3901"/>
    <w:rsid w:val="00220BC1"/>
    <w:rsid w:val="00253147"/>
    <w:rsid w:val="00260D20"/>
    <w:rsid w:val="002B0CCD"/>
    <w:rsid w:val="002B5F91"/>
    <w:rsid w:val="00301535"/>
    <w:rsid w:val="00314988"/>
    <w:rsid w:val="00344174"/>
    <w:rsid w:val="0036257A"/>
    <w:rsid w:val="003703AE"/>
    <w:rsid w:val="003711C2"/>
    <w:rsid w:val="003A4A18"/>
    <w:rsid w:val="003B46A0"/>
    <w:rsid w:val="003C6788"/>
    <w:rsid w:val="003E262E"/>
    <w:rsid w:val="003F242C"/>
    <w:rsid w:val="00417444"/>
    <w:rsid w:val="004217A0"/>
    <w:rsid w:val="004227C0"/>
    <w:rsid w:val="00427D68"/>
    <w:rsid w:val="004A2BDC"/>
    <w:rsid w:val="004B4E7D"/>
    <w:rsid w:val="004D39D8"/>
    <w:rsid w:val="004E4920"/>
    <w:rsid w:val="004F0CE7"/>
    <w:rsid w:val="00555DF7"/>
    <w:rsid w:val="00567773"/>
    <w:rsid w:val="00596CCF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5C20"/>
    <w:rsid w:val="007132C9"/>
    <w:rsid w:val="00716BA7"/>
    <w:rsid w:val="00726B58"/>
    <w:rsid w:val="00754548"/>
    <w:rsid w:val="00785F8A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6972"/>
    <w:rsid w:val="0087626C"/>
    <w:rsid w:val="008A0988"/>
    <w:rsid w:val="008A5113"/>
    <w:rsid w:val="008E0D78"/>
    <w:rsid w:val="008E298A"/>
    <w:rsid w:val="009209D2"/>
    <w:rsid w:val="00923E51"/>
    <w:rsid w:val="00942658"/>
    <w:rsid w:val="00961623"/>
    <w:rsid w:val="00961EEE"/>
    <w:rsid w:val="00973FDD"/>
    <w:rsid w:val="00974B40"/>
    <w:rsid w:val="00991217"/>
    <w:rsid w:val="00995089"/>
    <w:rsid w:val="009A4F8B"/>
    <w:rsid w:val="009C2A1E"/>
    <w:rsid w:val="009C45D8"/>
    <w:rsid w:val="009F154C"/>
    <w:rsid w:val="00A26511"/>
    <w:rsid w:val="00A44AD1"/>
    <w:rsid w:val="00A73A8B"/>
    <w:rsid w:val="00A75B38"/>
    <w:rsid w:val="00A857A1"/>
    <w:rsid w:val="00AA1314"/>
    <w:rsid w:val="00AA25CF"/>
    <w:rsid w:val="00AF7457"/>
    <w:rsid w:val="00B468E5"/>
    <w:rsid w:val="00BD162D"/>
    <w:rsid w:val="00BE0AFF"/>
    <w:rsid w:val="00BF2A5D"/>
    <w:rsid w:val="00BF42A0"/>
    <w:rsid w:val="00C535DA"/>
    <w:rsid w:val="00C55AB1"/>
    <w:rsid w:val="00C61A57"/>
    <w:rsid w:val="00CC57A1"/>
    <w:rsid w:val="00D1751F"/>
    <w:rsid w:val="00D244E0"/>
    <w:rsid w:val="00D75A12"/>
    <w:rsid w:val="00DB7C29"/>
    <w:rsid w:val="00DC10AD"/>
    <w:rsid w:val="00DF4696"/>
    <w:rsid w:val="00E038C4"/>
    <w:rsid w:val="00E74217"/>
    <w:rsid w:val="00E92F53"/>
    <w:rsid w:val="00E93A45"/>
    <w:rsid w:val="00E96429"/>
    <w:rsid w:val="00EA4C51"/>
    <w:rsid w:val="00EB6D75"/>
    <w:rsid w:val="00F030FB"/>
    <w:rsid w:val="00F10EE3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A1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0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617</TotalTime>
  <Pages>21</Pages>
  <Words>4074</Words>
  <Characters>23222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96</cp:revision>
  <cp:lastPrinted>2021-09-24T12:07:00Z</cp:lastPrinted>
  <dcterms:created xsi:type="dcterms:W3CDTF">2019-01-22T13:43:00Z</dcterms:created>
  <dcterms:modified xsi:type="dcterms:W3CDTF">2023-05-25T13:22:00Z</dcterms:modified>
</cp:coreProperties>
</file>